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CB" w:rsidRPr="00BF791A" w:rsidRDefault="00AE68C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1636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E68CB" w:rsidRPr="00BF791A" w:rsidTr="002B152C">
        <w:tc>
          <w:tcPr>
            <w:tcW w:w="1030" w:type="dxa"/>
          </w:tcPr>
          <w:p w:rsidR="00AE68CB" w:rsidRPr="00BF791A" w:rsidRDefault="00AE68C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E68CB" w:rsidRPr="00BF791A" w:rsidRDefault="00AE68CB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proofErr w:type="gramStart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Unidos pela Graça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</w:t>
            </w:r>
            <w:proofErr w:type="gramEnd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</w:tr>
    </w:tbl>
    <w:p w:rsidR="00AE68CB" w:rsidRPr="00BF791A" w:rsidRDefault="00AE68C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E68CB" w:rsidRDefault="00AE68CB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bookmarkStart w:id="0" w:name="_GoBack"/>
      <w:r w:rsidRPr="00B939FC">
        <w:rPr>
          <w:rFonts w:ascii="Arial" w:hAnsi="Arial" w:cs="Arial"/>
          <w:noProof/>
        </w:rPr>
        <w:t>Banda Unidos pela Graça</w:t>
      </w:r>
      <w:bookmarkEnd w:id="0"/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AE68CB" w:rsidRDefault="00AE68CB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AE68CB" w:rsidRPr="00BF791A" w:rsidRDefault="00AE68C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E68CB" w:rsidRPr="00BF791A" w:rsidRDefault="00AE68C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E68CB" w:rsidRDefault="00AE68C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AE68CB" w:rsidRDefault="00AE68C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68CB" w:rsidRDefault="00AE68C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68CB" w:rsidRDefault="00AE68C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E68CB" w:rsidRPr="00E1261F" w:rsidRDefault="00AE68CB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AE68CB" w:rsidRDefault="00AE68CB" w:rsidP="00E1261F">
      <w:pPr>
        <w:jc w:val="center"/>
        <w:rPr>
          <w:rFonts w:ascii="Arial" w:hAnsi="Arial"/>
        </w:rPr>
        <w:sectPr w:rsidR="00AE68CB" w:rsidSect="00AE68C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AE68CB" w:rsidRPr="00E1261F" w:rsidRDefault="00AE68CB" w:rsidP="00E1261F">
      <w:pPr>
        <w:jc w:val="center"/>
        <w:rPr>
          <w:rFonts w:ascii="Arial" w:hAnsi="Arial"/>
        </w:rPr>
      </w:pPr>
    </w:p>
    <w:sectPr w:rsidR="00AE68CB" w:rsidRPr="00E1261F" w:rsidSect="00AE68C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98" w:rsidRDefault="00AF2598">
      <w:r>
        <w:separator/>
      </w:r>
    </w:p>
  </w:endnote>
  <w:endnote w:type="continuationSeparator" w:id="0">
    <w:p w:rsidR="00AF2598" w:rsidRDefault="00AF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8CB" w:rsidRDefault="00AE68C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98" w:rsidRDefault="00AF2598">
      <w:r>
        <w:separator/>
      </w:r>
    </w:p>
  </w:footnote>
  <w:footnote w:type="continuationSeparator" w:id="0">
    <w:p w:rsidR="00AF2598" w:rsidRDefault="00AF2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8CB" w:rsidRDefault="00AE68C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68CB" w:rsidRPr="00EB04D6" w:rsidRDefault="00AE68C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E68CB" w:rsidRPr="00EB04D6" w:rsidRDefault="00AE68C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68CB" w:rsidRPr="00F73DA3" w:rsidRDefault="00AE68C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E68CB" w:rsidRPr="00F73DA3" w:rsidRDefault="00AE68C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E68CB" w:rsidRPr="00F73DA3" w:rsidRDefault="00AE68C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E68CB" w:rsidRPr="00F73DA3" w:rsidRDefault="00AE68C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AE68CB"/>
    <w:rsid w:val="00AF2598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2015-08-25T13:14:00Z</dcterms:created>
  <dcterms:modified xsi:type="dcterms:W3CDTF">2015-08-25T13:14:00Z</dcterms:modified>
</cp:coreProperties>
</file>